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29251C99" w:rsidR="00C44B8B" w:rsidRPr="0052681C" w:rsidRDefault="00ED572E" w:rsidP="007361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</w:t>
            </w:r>
            <w:r w:rsidR="00FE1C46">
              <w:rPr>
                <w:b/>
                <w:sz w:val="26"/>
                <w:szCs w:val="26"/>
                <w:lang w:val="en-US"/>
              </w:rPr>
              <w:t>B</w:t>
            </w:r>
            <w:r w:rsidRPr="00ED572E">
              <w:rPr>
                <w:b/>
                <w:sz w:val="26"/>
                <w:szCs w:val="26"/>
              </w:rPr>
              <w:t>_</w:t>
            </w:r>
            <w:r w:rsidR="004002EC">
              <w:rPr>
                <w:b/>
                <w:sz w:val="26"/>
                <w:szCs w:val="26"/>
              </w:rPr>
              <w:t>252</w:t>
            </w:r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47AD3CA6" w:rsidR="00C44B8B" w:rsidRPr="00B525BC" w:rsidRDefault="0073615D" w:rsidP="00FE1C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73615D">
              <w:rPr>
                <w:b/>
                <w:sz w:val="26"/>
                <w:szCs w:val="26"/>
              </w:rPr>
              <w:t>2317539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/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E" w14:textId="2518F50F" w:rsidR="00612811" w:rsidRPr="00C275D3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1C46">
        <w:rPr>
          <w:b/>
          <w:sz w:val="26"/>
          <w:szCs w:val="26"/>
        </w:rPr>
        <w:t xml:space="preserve">арматуры </w:t>
      </w:r>
      <w:proofErr w:type="gramStart"/>
      <w:r w:rsidR="00FE1C46">
        <w:rPr>
          <w:b/>
          <w:sz w:val="26"/>
          <w:szCs w:val="26"/>
        </w:rPr>
        <w:t>к</w:t>
      </w:r>
      <w:proofErr w:type="gramEnd"/>
      <w:r w:rsidR="00FE1C46">
        <w:rPr>
          <w:b/>
          <w:sz w:val="26"/>
          <w:szCs w:val="26"/>
        </w:rPr>
        <w:t xml:space="preserve"> СИП </w:t>
      </w:r>
      <w:r w:rsidR="00640B03">
        <w:rPr>
          <w:b/>
          <w:sz w:val="26"/>
          <w:szCs w:val="26"/>
        </w:rPr>
        <w:t>(</w:t>
      </w:r>
      <w:r w:rsidR="005C2A95" w:rsidRPr="005C2A95">
        <w:rPr>
          <w:b/>
          <w:sz w:val="26"/>
          <w:szCs w:val="26"/>
        </w:rPr>
        <w:t>Комплект АК-22 + ЗА-15</w:t>
      </w:r>
      <w:r w:rsidR="00640B03"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FE1C46">
        <w:rPr>
          <w:b/>
          <w:sz w:val="26"/>
          <w:szCs w:val="26"/>
          <w:u w:val="single"/>
          <w:lang w:val="en-US"/>
        </w:rPr>
        <w:t>B</w:t>
      </w:r>
    </w:p>
    <w:p w14:paraId="6C4F5DCF" w14:textId="5CCE7C52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08C885C5" w:rsidR="00612811" w:rsidRPr="00FE1C4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  <w:r w:rsidR="00EC67B3" w:rsidRPr="00EC67B3">
        <w:t xml:space="preserve"> </w:t>
      </w:r>
    </w:p>
    <w:p w14:paraId="2C532C1C" w14:textId="77777777" w:rsidR="004002EC" w:rsidRPr="00101DD6" w:rsidRDefault="004002EC" w:rsidP="004002EC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C37E8B1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5C2A95" w:rsidRPr="00265BDD" w14:paraId="01F57377" w14:textId="77777777" w:rsidTr="004F7175">
        <w:tc>
          <w:tcPr>
            <w:tcW w:w="3652" w:type="dxa"/>
            <w:shd w:val="clear" w:color="auto" w:fill="auto"/>
          </w:tcPr>
          <w:p w14:paraId="7BCE4734" w14:textId="77777777" w:rsidR="005C2A95" w:rsidRPr="00265BDD" w:rsidRDefault="005C2A95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38EA24F" w14:textId="77777777" w:rsidR="005C2A95" w:rsidRPr="00265BDD" w:rsidRDefault="005C2A95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C2A95" w:rsidRPr="00265BDD" w14:paraId="642258D8" w14:textId="77777777" w:rsidTr="009D12E4">
        <w:tc>
          <w:tcPr>
            <w:tcW w:w="3652" w:type="dxa"/>
            <w:shd w:val="clear" w:color="auto" w:fill="auto"/>
            <w:vAlign w:val="bottom"/>
          </w:tcPr>
          <w:p w14:paraId="405B49A3" w14:textId="27835E66" w:rsidR="005C2A95" w:rsidRPr="00D8759B" w:rsidRDefault="005C2A95" w:rsidP="004F71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Комплект АК-22 + ЗА-15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0924CEE8" w14:textId="45C4CD73" w:rsidR="005C2A95" w:rsidRPr="00D03725" w:rsidRDefault="005C2A95" w:rsidP="004F71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3401-2.2-002-2015  Анкерная и поддерживающая арматура для СИП-1 и СИП-2, СТО 3401-2.2-003-2015  Вспомогательная арматура</w:t>
            </w:r>
          </w:p>
        </w:tc>
      </w:tr>
    </w:tbl>
    <w:p w14:paraId="77E69627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4F93BC7B" w14:textId="77777777" w:rsidR="00C25F39" w:rsidRDefault="00C25F39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6B1D626" w14:textId="77777777" w:rsidR="005C2A95" w:rsidRPr="004D4E32" w:rsidRDefault="005C2A95" w:rsidP="005C2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F7134AA" w14:textId="77777777" w:rsidR="005C2A95" w:rsidRDefault="005C2A95" w:rsidP="005C2A95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4FE34D4" w14:textId="77777777" w:rsidR="005C2A95" w:rsidRPr="00612811" w:rsidRDefault="005C2A95" w:rsidP="005C2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3D5F09" w14:textId="549F41DF" w:rsidR="005C2A95" w:rsidRPr="00A44491" w:rsidRDefault="005C2A95" w:rsidP="005C2A95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</w:t>
      </w:r>
      <w:bookmarkStart w:id="0" w:name="_GoBack"/>
      <w:bookmarkEnd w:id="0"/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</w:t>
      </w:r>
      <w:r w:rsidR="004475B3">
        <w:rPr>
          <w:sz w:val="24"/>
          <w:szCs w:val="24"/>
        </w:rPr>
        <w:t xml:space="preserve"> </w:t>
      </w:r>
      <w:r w:rsidR="004475B3" w:rsidRPr="004475B3">
        <w:rPr>
          <w:sz w:val="24"/>
          <w:szCs w:val="24"/>
        </w:rPr>
        <w:t>СТО 3401-2.2-003-2015</w:t>
      </w:r>
      <w:r w:rsidR="004475B3" w:rsidRPr="004475B3">
        <w:rPr>
          <w:sz w:val="24"/>
          <w:szCs w:val="24"/>
        </w:rPr>
        <w:t>,</w:t>
      </w:r>
      <w:r>
        <w:rPr>
          <w:sz w:val="24"/>
          <w:szCs w:val="24"/>
        </w:rPr>
        <w:t xml:space="preserve">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873DB0D" w14:textId="3898D7B2" w:rsidR="005C2A95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5FA74216" w14:textId="77777777" w:rsidR="005C2A95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E9F20F5" w14:textId="77777777" w:rsidR="005C2A95" w:rsidRPr="00DE1E02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9C01E1D" w14:textId="77777777" w:rsidR="005C2A95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500079" w14:textId="77777777" w:rsidR="005C2A95" w:rsidRPr="004D4E32" w:rsidRDefault="005C2A95" w:rsidP="005C2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2EF5CC" w14:textId="77777777" w:rsidR="005C2A95" w:rsidRPr="00DE1E02" w:rsidRDefault="005C2A95" w:rsidP="005C2A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6989D20" w14:textId="77777777" w:rsidR="005C2A95" w:rsidRDefault="005C2A95" w:rsidP="005C2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D0C4F1" w14:textId="77777777" w:rsidR="005C2A95" w:rsidRDefault="005C2A95" w:rsidP="005C2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20362D" w14:textId="77777777" w:rsidR="005C2A95" w:rsidRPr="004D4E32" w:rsidRDefault="005C2A95" w:rsidP="005C2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CB5A61" w14:textId="77777777" w:rsidR="005C2A95" w:rsidRPr="00DE1E02" w:rsidRDefault="005C2A95" w:rsidP="005C2A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15702CC" w14:textId="77777777" w:rsidR="005C2A95" w:rsidRPr="00612811" w:rsidRDefault="005C2A95" w:rsidP="005C2A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13117E" w14:textId="77777777" w:rsidR="005C2A95" w:rsidRPr="004D4E32" w:rsidRDefault="005C2A95" w:rsidP="005C2A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092F041" w14:textId="77777777" w:rsidR="005C2A95" w:rsidRPr="00530F83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017D384" w14:textId="77777777" w:rsidR="005C2A95" w:rsidRPr="00A74D8D" w:rsidRDefault="005C2A95" w:rsidP="005C2A95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D1A49FE" w14:textId="77777777" w:rsidR="005C2A95" w:rsidRPr="00A74D8D" w:rsidRDefault="005C2A95" w:rsidP="005C2A95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495635A" w14:textId="6970B2EC" w:rsidR="005C2A95" w:rsidRPr="00F64478" w:rsidRDefault="005C2A95" w:rsidP="005C2A9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62113182" w14:textId="77777777" w:rsidR="005C2A95" w:rsidRDefault="005C2A95" w:rsidP="005C2A9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A542CF" w14:textId="77777777" w:rsidR="005C2A95" w:rsidRPr="00BB6EA4" w:rsidRDefault="005C2A95" w:rsidP="005C2A9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00DF56" w14:textId="77777777" w:rsidR="005C2A95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7849B71" w14:textId="77777777" w:rsidR="005C2A95" w:rsidRDefault="005C2A95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4C168B" w14:textId="77777777" w:rsidR="005C2A95" w:rsidRDefault="005C2A95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0999D5" w14:textId="77777777" w:rsidR="005C2A95" w:rsidRDefault="005C2A95" w:rsidP="005C2A95">
      <w:pPr>
        <w:rPr>
          <w:sz w:val="26"/>
          <w:szCs w:val="26"/>
        </w:rPr>
      </w:pPr>
    </w:p>
    <w:p w14:paraId="725F30DB" w14:textId="77777777" w:rsidR="005C2A95" w:rsidRDefault="005C2A95" w:rsidP="005C2A95">
      <w:pPr>
        <w:rPr>
          <w:sz w:val="26"/>
          <w:szCs w:val="26"/>
        </w:rPr>
      </w:pPr>
    </w:p>
    <w:p w14:paraId="48E22F67" w14:textId="77777777" w:rsidR="005C2A95" w:rsidRDefault="005C2A95" w:rsidP="005C2A9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8416759" w14:textId="77777777" w:rsidR="005C2A95" w:rsidRDefault="005C2A95" w:rsidP="005C2A9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0268E81" w14:textId="77777777" w:rsidR="005C2A95" w:rsidRDefault="005C2A95" w:rsidP="005C2A9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235EE84" w14:textId="77777777" w:rsidR="005C2A95" w:rsidRPr="00612811" w:rsidRDefault="005C2A95" w:rsidP="005C2A9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0BF6F9" w14:textId="77777777" w:rsidR="005C2A95" w:rsidRPr="00612811" w:rsidRDefault="005C2A95" w:rsidP="005C2A9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C4F5E05" w14:textId="77777777" w:rsidR="008A5CA5" w:rsidRPr="00FE1C46" w:rsidRDefault="008A5CA5" w:rsidP="005C2A95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FE1C46" w:rsidSect="00C25F39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85EB5" w14:textId="77777777" w:rsidR="00925586" w:rsidRDefault="00925586">
      <w:r>
        <w:separator/>
      </w:r>
    </w:p>
  </w:endnote>
  <w:endnote w:type="continuationSeparator" w:id="0">
    <w:p w14:paraId="42D27C7B" w14:textId="77777777" w:rsidR="00925586" w:rsidRDefault="0092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B419A" w14:textId="77777777" w:rsidR="00925586" w:rsidRDefault="00925586">
      <w:r>
        <w:separator/>
      </w:r>
    </w:p>
  </w:footnote>
  <w:footnote w:type="continuationSeparator" w:id="0">
    <w:p w14:paraId="5F846269" w14:textId="77777777" w:rsidR="00925586" w:rsidRDefault="00925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6"/>
  </w:num>
  <w:num w:numId="13">
    <w:abstractNumId w:val="11"/>
  </w:num>
  <w:num w:numId="14">
    <w:abstractNumId w:val="15"/>
  </w:num>
  <w:num w:numId="15">
    <w:abstractNumId w:val="8"/>
  </w:num>
  <w:num w:numId="16">
    <w:abstractNumId w:val="6"/>
  </w:num>
  <w:num w:numId="17">
    <w:abstractNumId w:val="12"/>
  </w:num>
  <w:num w:numId="1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6B1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4D73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6B8B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816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2EC"/>
    <w:rsid w:val="004009A6"/>
    <w:rsid w:val="00400B04"/>
    <w:rsid w:val="00400B6F"/>
    <w:rsid w:val="00400E5F"/>
    <w:rsid w:val="004018A1"/>
    <w:rsid w:val="004044A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5B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0F5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A95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65CD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15D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18F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5586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B46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187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5F39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41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057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6B67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06F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E0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C46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E1D44-DEC7-4923-84C1-738E22C91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E70D2-9C90-4E43-8A4F-84E3AA23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35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master</cp:lastModifiedBy>
  <cp:revision>9</cp:revision>
  <cp:lastPrinted>2010-09-30T14:29:00Z</cp:lastPrinted>
  <dcterms:created xsi:type="dcterms:W3CDTF">2016-02-24T14:08:00Z</dcterms:created>
  <dcterms:modified xsi:type="dcterms:W3CDTF">2017-10-05T11:41:00Z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